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1F3763" w:themeColor="accent1" w:themeShade="7F"/>
  <w:body>
    <w:p w14:paraId="395FE70B" w14:textId="04EB2EC4" w:rsidR="00FD2E4C" w:rsidRDefault="00FD2E4C" w:rsidP="00FD2E4C">
      <w:pPr>
        <w:rPr>
          <w:szCs w:val="32"/>
        </w:rPr>
      </w:pPr>
      <w:r>
        <w:rPr>
          <w:szCs w:val="32"/>
        </w:rPr>
        <w:t>CREATE A “CHROME” FOLDER</w:t>
      </w:r>
    </w:p>
    <w:p w14:paraId="4D6DBFD6" w14:textId="20FFADB7" w:rsidR="00FD2E4C" w:rsidRPr="0004100C" w:rsidRDefault="00FD2E4C" w:rsidP="00FD2E4C">
      <w:pPr>
        <w:rPr>
          <w:szCs w:val="32"/>
        </w:rPr>
      </w:pPr>
      <w:r>
        <w:rPr>
          <w:szCs w:val="32"/>
        </w:rPr>
        <w:t>========================</w:t>
      </w:r>
    </w:p>
    <w:p w14:paraId="2F2F5AF4" w14:textId="77777777" w:rsidR="00FD2E4C" w:rsidRPr="0004100C" w:rsidRDefault="00FD2E4C" w:rsidP="00FD2E4C">
      <w:pPr>
        <w:rPr>
          <w:szCs w:val="32"/>
        </w:rPr>
      </w:pPr>
    </w:p>
    <w:p w14:paraId="46C100D5" w14:textId="77777777" w:rsidR="00FD2E4C" w:rsidRPr="0004100C" w:rsidRDefault="00FD2E4C" w:rsidP="00FD2E4C">
      <w:pPr>
        <w:rPr>
          <w:szCs w:val="32"/>
        </w:rPr>
      </w:pPr>
      <w:r w:rsidRPr="0004100C">
        <w:rPr>
          <w:szCs w:val="32"/>
        </w:rPr>
        <w:t>Click the hamburger menu</w:t>
      </w:r>
    </w:p>
    <w:p w14:paraId="7549BC13" w14:textId="77777777" w:rsidR="00FD2E4C" w:rsidRPr="0004100C" w:rsidRDefault="00FD2E4C" w:rsidP="00FD2E4C">
      <w:pPr>
        <w:rPr>
          <w:szCs w:val="32"/>
        </w:rPr>
      </w:pPr>
      <w:r w:rsidRPr="0004100C">
        <w:rPr>
          <w:szCs w:val="32"/>
        </w:rPr>
        <w:t>Select “Help” &gt; “More Troubleshooting Information”</w:t>
      </w:r>
    </w:p>
    <w:p w14:paraId="28C116CC" w14:textId="77777777" w:rsidR="00FD2E4C" w:rsidRPr="0004100C" w:rsidRDefault="00FD2E4C" w:rsidP="00FD2E4C">
      <w:pPr>
        <w:rPr>
          <w:szCs w:val="32"/>
        </w:rPr>
      </w:pPr>
      <w:r w:rsidRPr="0004100C">
        <w:rPr>
          <w:szCs w:val="32"/>
        </w:rPr>
        <w:t>Troubleshooting Information page pens</w:t>
      </w:r>
    </w:p>
    <w:p w14:paraId="1294472F" w14:textId="77777777" w:rsidR="00FD2E4C" w:rsidRPr="0004100C" w:rsidRDefault="00FD2E4C" w:rsidP="00FD2E4C">
      <w:pPr>
        <w:rPr>
          <w:szCs w:val="32"/>
        </w:rPr>
      </w:pPr>
      <w:r w:rsidRPr="0004100C">
        <w:rPr>
          <w:szCs w:val="32"/>
        </w:rPr>
        <w:t>Scroll down to “Profile Folder”</w:t>
      </w:r>
    </w:p>
    <w:p w14:paraId="5D7B9CF4" w14:textId="77777777" w:rsidR="00FD2E4C" w:rsidRPr="0004100C" w:rsidRDefault="00FD2E4C" w:rsidP="00FD2E4C">
      <w:pPr>
        <w:rPr>
          <w:szCs w:val="32"/>
        </w:rPr>
      </w:pPr>
      <w:r w:rsidRPr="0004100C">
        <w:rPr>
          <w:szCs w:val="32"/>
        </w:rPr>
        <w:t>Click the “Open Folder” button</w:t>
      </w:r>
    </w:p>
    <w:p w14:paraId="6A413666" w14:textId="77777777" w:rsidR="00FD2E4C" w:rsidRPr="0004100C" w:rsidRDefault="00FD2E4C" w:rsidP="00FD2E4C">
      <w:pPr>
        <w:rPr>
          <w:szCs w:val="32"/>
        </w:rPr>
      </w:pPr>
      <w:r>
        <w:rPr>
          <w:szCs w:val="32"/>
        </w:rPr>
        <w:t>Thunderbird</w:t>
      </w:r>
      <w:r w:rsidRPr="0004100C">
        <w:rPr>
          <w:szCs w:val="32"/>
        </w:rPr>
        <w:t xml:space="preserve"> profile folder opens</w:t>
      </w:r>
    </w:p>
    <w:p w14:paraId="62D0C743" w14:textId="77777777" w:rsidR="00FD2E4C" w:rsidRPr="0004100C" w:rsidRDefault="00FD2E4C" w:rsidP="00FD2E4C">
      <w:pPr>
        <w:rPr>
          <w:szCs w:val="32"/>
        </w:rPr>
      </w:pPr>
      <w:r w:rsidRPr="0004100C">
        <w:rPr>
          <w:szCs w:val="32"/>
        </w:rPr>
        <w:t>Right-click in the folder</w:t>
      </w:r>
    </w:p>
    <w:p w14:paraId="7E7937DE" w14:textId="77777777" w:rsidR="00FD2E4C" w:rsidRPr="0004100C" w:rsidRDefault="00FD2E4C" w:rsidP="00FD2E4C">
      <w:pPr>
        <w:rPr>
          <w:szCs w:val="32"/>
        </w:rPr>
      </w:pPr>
      <w:r w:rsidRPr="0004100C">
        <w:rPr>
          <w:szCs w:val="32"/>
        </w:rPr>
        <w:t>Select “New” &gt; “Folder”</w:t>
      </w:r>
    </w:p>
    <w:p w14:paraId="0B613A62" w14:textId="77777777" w:rsidR="00FD2E4C" w:rsidRPr="0004100C" w:rsidRDefault="00FD2E4C" w:rsidP="00FD2E4C">
      <w:pPr>
        <w:rPr>
          <w:szCs w:val="32"/>
        </w:rPr>
      </w:pPr>
      <w:r w:rsidRPr="0004100C">
        <w:rPr>
          <w:szCs w:val="32"/>
        </w:rPr>
        <w:t xml:space="preserve">Type the new folder name: </w:t>
      </w:r>
      <w:r w:rsidRPr="0004100C">
        <w:rPr>
          <w:rFonts w:ascii="Courier New" w:hAnsi="Courier New" w:cs="Courier New"/>
          <w:b/>
          <w:bCs/>
          <w:szCs w:val="32"/>
        </w:rPr>
        <w:t>chrome</w:t>
      </w:r>
    </w:p>
    <w:p w14:paraId="2C098976" w14:textId="77777777" w:rsidR="00FD2E4C" w:rsidRDefault="00FD2E4C" w:rsidP="00FD2E4C">
      <w:pPr>
        <w:rPr>
          <w:szCs w:val="32"/>
        </w:rPr>
      </w:pPr>
      <w:r w:rsidRPr="0004100C">
        <w:rPr>
          <w:szCs w:val="32"/>
        </w:rPr>
        <w:t>Press “Enter”</w:t>
      </w:r>
    </w:p>
    <w:p w14:paraId="61658E54" w14:textId="77777777" w:rsidR="00F10A48" w:rsidRPr="00830F47" w:rsidRDefault="00F10A48">
      <w:pPr>
        <w:rPr>
          <w:szCs w:val="32"/>
        </w:rPr>
      </w:pPr>
    </w:p>
    <w:sectPr w:rsidR="00F10A48" w:rsidRPr="00830F47" w:rsidSect="00E73D7C">
      <w:pgSz w:w="12240" w:h="15840"/>
      <w:pgMar w:top="1152" w:right="1296" w:bottom="1152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isplayBackgroundShape/>
  <w:proofState w:spelling="clean" w:grammar="clean"/>
  <w:attachedTemplate r:id="rId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E4C"/>
    <w:rsid w:val="000873FA"/>
    <w:rsid w:val="0020521E"/>
    <w:rsid w:val="002053FE"/>
    <w:rsid w:val="003D2F5E"/>
    <w:rsid w:val="00517382"/>
    <w:rsid w:val="00830F47"/>
    <w:rsid w:val="00BD3EEA"/>
    <w:rsid w:val="00D74886"/>
    <w:rsid w:val="00DC294B"/>
    <w:rsid w:val="00E255DF"/>
    <w:rsid w:val="00E73D7C"/>
    <w:rsid w:val="00F10A48"/>
    <w:rsid w:val="00F65A4A"/>
    <w:rsid w:val="00FD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2B56A"/>
  <w15:chartTrackingRefBased/>
  <w15:docId w15:val="{323E43E4-CA36-4150-A578-E298FDFF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Console" w:eastAsiaTheme="minorHAnsi" w:hAnsi="Lucida Console" w:cstheme="minorBidi"/>
        <w:kern w:val="16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E4C"/>
    <w:pPr>
      <w:spacing w:line="240" w:lineRule="auto"/>
      <w:contextualSpacing/>
    </w:pPr>
    <w:rPr>
      <w:rFonts w:ascii="Consolas" w:hAnsi="Consolas"/>
      <w:sz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29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F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29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F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D2F5E"/>
    <w:pPr>
      <w:spacing w:after="0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F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velopeAddress">
    <w:name w:val="envelope address"/>
    <w:basedOn w:val="Normal"/>
    <w:uiPriority w:val="99"/>
    <w:semiHidden/>
    <w:unhideWhenUsed/>
    <w:rsid w:val="00F65A4A"/>
    <w:pPr>
      <w:framePr w:w="7920" w:h="1980" w:hRule="exact" w:hSpace="180" w:wrap="auto" w:hAnchor="page" w:xAlign="center" w:yAlign="bottom"/>
      <w:spacing w:after="0"/>
      <w:ind w:left="2880"/>
    </w:pPr>
    <w:rPr>
      <w:rFonts w:ascii="Century" w:eastAsiaTheme="majorEastAsia" w:hAnsi="Century" w:cstheme="majorBidi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wner\Documents\Word\Templates\Consol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Consolas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Peyser</dc:creator>
  <cp:keywords/>
  <dc:description/>
  <cp:lastModifiedBy>William Peyser</cp:lastModifiedBy>
  <cp:revision>1</cp:revision>
  <dcterms:created xsi:type="dcterms:W3CDTF">2022-10-24T19:57:00Z</dcterms:created>
  <dcterms:modified xsi:type="dcterms:W3CDTF">2022-10-24T19:58:00Z</dcterms:modified>
</cp:coreProperties>
</file>